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FF39B" w14:textId="77777777" w:rsidR="0046675B" w:rsidRDefault="0046675B" w:rsidP="004667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C71748D" w14:textId="77777777" w:rsidR="0046675B" w:rsidRDefault="0046675B" w:rsidP="004667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106C8" w14:textId="77777777" w:rsidR="0046675B" w:rsidRDefault="0046675B" w:rsidP="004667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E2463" w14:textId="77777777" w:rsidR="0046675B" w:rsidRDefault="0046675B" w:rsidP="004667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Chipping Norton,</w:t>
      </w:r>
    </w:p>
    <w:p w14:paraId="3686BBDD" w14:textId="77777777" w:rsidR="0046675B" w:rsidRDefault="0046675B" w:rsidP="004667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9E1D537" w14:textId="77777777" w:rsidR="0046675B" w:rsidRDefault="0046675B" w:rsidP="004667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18-37)</w:t>
      </w:r>
    </w:p>
    <w:p w14:paraId="17BD8735" w14:textId="77777777" w:rsidR="0046675B" w:rsidRDefault="0046675B" w:rsidP="004667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F8C921" w14:textId="77777777" w:rsidR="0046675B" w:rsidRDefault="0046675B" w:rsidP="004667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48DEC3" w14:textId="77777777" w:rsidR="0046675B" w:rsidRPr="005F45A2" w:rsidRDefault="0046675B" w:rsidP="004667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69D02A5B" w14:textId="3996CEA2" w:rsidR="00BA00AB" w:rsidRPr="0046675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667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E6728" w14:textId="77777777" w:rsidR="0046675B" w:rsidRDefault="0046675B" w:rsidP="009139A6">
      <w:r>
        <w:separator/>
      </w:r>
    </w:p>
  </w:endnote>
  <w:endnote w:type="continuationSeparator" w:id="0">
    <w:p w14:paraId="38B0A67A" w14:textId="77777777" w:rsidR="0046675B" w:rsidRDefault="004667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3E4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32B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247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5D73F" w14:textId="77777777" w:rsidR="0046675B" w:rsidRDefault="0046675B" w:rsidP="009139A6">
      <w:r>
        <w:separator/>
      </w:r>
    </w:p>
  </w:footnote>
  <w:footnote w:type="continuationSeparator" w:id="0">
    <w:p w14:paraId="28B5AC01" w14:textId="77777777" w:rsidR="0046675B" w:rsidRDefault="004667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AA2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53A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C59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75B"/>
    <w:rsid w:val="000666E0"/>
    <w:rsid w:val="002510B7"/>
    <w:rsid w:val="0046675B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63B8A"/>
  <w15:chartTrackingRefBased/>
  <w15:docId w15:val="{86FA6732-3591-44E9-8CD4-4988CE6F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2021-03-15T12:31:00Z</dcterms:created>
  <dcterms:modified xsi:type="dcterms:W3CDTF">2021-03-15T12:31:00Z</dcterms:modified>
</cp:coreProperties>
</file>